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678" w:rsidRDefault="00216678">
      <w:r>
        <w:t>Name _____________________________________________Background research on stem cells</w:t>
      </w:r>
    </w:p>
    <w:p w:rsidR="00216678" w:rsidRDefault="00216678" w:rsidP="00626004">
      <w:r>
        <w:t>As a class we will explore 3 different websites that contain background information about stem cells and their use in research. Each group will be responsible for exploring 1 site and reporting back to the class about its message.  Base your answers only on the information on the website you are assigned!</w:t>
      </w:r>
    </w:p>
    <w:p w:rsidR="00216678" w:rsidRDefault="00216678" w:rsidP="00626004">
      <w:r>
        <w:t>Website #1</w:t>
      </w:r>
      <w:r>
        <w:tab/>
        <w:t xml:space="preserve"> </w:t>
      </w:r>
      <w:hyperlink r:id="rId5" w:history="1">
        <w:r w:rsidRPr="00F035DE">
          <w:rPr>
            <w:rStyle w:val="Hyperlink"/>
          </w:rPr>
          <w:t>http://stemcells.nih.gov</w:t>
        </w:r>
      </w:hyperlink>
      <w:r>
        <w:tab/>
      </w:r>
      <w:r>
        <w:tab/>
      </w:r>
      <w:r>
        <w:tab/>
      </w:r>
      <w:r>
        <w:tab/>
      </w:r>
      <w:r>
        <w:rPr>
          <w:noProof/>
        </w:rPr>
        <w:pict>
          <v:shape id="_x0000_s1026" type="#_x0000_t75" style="position:absolute;margin-left:21.15pt;margin-top:0;width:61.15pt;height:98.5pt;z-index:-251658240;mso-position-horizontal:right;mso-position-horizontal-relative:text;mso-position-vertical-relative:text" wrapcoords="9483 165 9746 5441 6059 5606 2371 7090 2371 8079 527 10718 263 13356 790 15994 -263 17808 -263 19456 7902 21270 14224 21435 18966 21435 19756 21270 21600 19292 21600 18137 11590 15994 20283 15664 21073 13356 19493 13191 20020 12037 19229 10718 16595 8079 16595 6101 16068 1484 15278 824 12380 165 9483 165">
            <v:imagedata r:id="rId6" o:title=""/>
            <w10:wrap type="tight"/>
          </v:shape>
        </w:pict>
      </w:r>
    </w:p>
    <w:p w:rsidR="00216678" w:rsidRDefault="00216678" w:rsidP="00626004">
      <w:pPr>
        <w:pStyle w:val="ListParagraph"/>
        <w:numPr>
          <w:ilvl w:val="0"/>
          <w:numId w:val="3"/>
        </w:numPr>
      </w:pPr>
      <w:r>
        <w:t>What are stem cells?</w:t>
      </w:r>
    </w:p>
    <w:p w:rsidR="00216678" w:rsidRDefault="00216678" w:rsidP="00626004">
      <w:pPr>
        <w:pStyle w:val="ListParagraph"/>
      </w:pPr>
    </w:p>
    <w:p w:rsidR="00216678" w:rsidRDefault="00216678" w:rsidP="00626004"/>
    <w:p w:rsidR="00216678" w:rsidRPr="0065274B" w:rsidRDefault="00216678" w:rsidP="00626004">
      <w:pPr>
        <w:pStyle w:val="ListParagraph"/>
        <w:numPr>
          <w:ilvl w:val="0"/>
          <w:numId w:val="3"/>
        </w:numPr>
      </w:pPr>
      <w:r w:rsidRPr="0065274B">
        <w:t>What are the different types of stem cells, and where do they come from?</w:t>
      </w:r>
    </w:p>
    <w:p w:rsidR="00216678" w:rsidRPr="0065274B" w:rsidRDefault="00216678" w:rsidP="0065274B"/>
    <w:p w:rsidR="00216678" w:rsidRPr="0065274B" w:rsidRDefault="00216678" w:rsidP="0065274B"/>
    <w:p w:rsidR="00216678" w:rsidRPr="0065274B" w:rsidRDefault="00216678" w:rsidP="0065274B"/>
    <w:p w:rsidR="00216678" w:rsidRPr="0065274B" w:rsidRDefault="00216678" w:rsidP="0065274B"/>
    <w:p w:rsidR="00216678" w:rsidRDefault="00216678" w:rsidP="0065274B"/>
    <w:p w:rsidR="00216678" w:rsidRPr="0065274B" w:rsidRDefault="00216678" w:rsidP="0065274B"/>
    <w:p w:rsidR="00216678" w:rsidRDefault="00216678" w:rsidP="0065274B">
      <w:pPr>
        <w:numPr>
          <w:ilvl w:val="0"/>
          <w:numId w:val="3"/>
        </w:numPr>
        <w:spacing w:before="100" w:beforeAutospacing="1" w:after="120" w:line="240" w:lineRule="auto"/>
        <w:ind w:right="1598"/>
      </w:pPr>
      <w:r w:rsidRPr="0065274B">
        <w:t xml:space="preserve">What is the potential for new medical treatments using stem cells? </w:t>
      </w:r>
    </w:p>
    <w:p w:rsidR="00216678" w:rsidRDefault="00216678" w:rsidP="0065274B">
      <w:pPr>
        <w:spacing w:before="100" w:beforeAutospacing="1" w:after="120" w:line="240" w:lineRule="auto"/>
        <w:ind w:right="1598"/>
      </w:pPr>
    </w:p>
    <w:p w:rsidR="00216678" w:rsidRDefault="00216678" w:rsidP="0065274B">
      <w:pPr>
        <w:spacing w:before="100" w:beforeAutospacing="1" w:after="120" w:line="240" w:lineRule="auto"/>
        <w:ind w:right="1598"/>
      </w:pPr>
    </w:p>
    <w:p w:rsidR="00216678" w:rsidRDefault="00216678" w:rsidP="0065274B">
      <w:pPr>
        <w:spacing w:before="100" w:beforeAutospacing="1" w:after="120" w:line="240" w:lineRule="auto"/>
        <w:ind w:right="1598"/>
      </w:pPr>
    </w:p>
    <w:p w:rsidR="00216678" w:rsidRDefault="00216678" w:rsidP="0065274B">
      <w:pPr>
        <w:spacing w:before="100" w:beforeAutospacing="1" w:after="120" w:line="240" w:lineRule="auto"/>
        <w:ind w:right="1598"/>
      </w:pPr>
    </w:p>
    <w:p w:rsidR="00216678" w:rsidRDefault="00216678" w:rsidP="0065274B">
      <w:pPr>
        <w:spacing w:before="100" w:beforeAutospacing="1" w:after="120" w:line="240" w:lineRule="auto"/>
        <w:ind w:right="1598"/>
      </w:pPr>
    </w:p>
    <w:p w:rsidR="00216678" w:rsidRDefault="00216678" w:rsidP="0065274B">
      <w:pPr>
        <w:spacing w:before="100" w:beforeAutospacing="1" w:after="120" w:line="240" w:lineRule="auto"/>
        <w:ind w:right="1598"/>
      </w:pPr>
    </w:p>
    <w:p w:rsidR="00216678" w:rsidRDefault="00216678" w:rsidP="005E78B1">
      <w:pPr>
        <w:pStyle w:val="ListParagraph"/>
        <w:numPr>
          <w:ilvl w:val="0"/>
          <w:numId w:val="3"/>
        </w:numPr>
        <w:spacing w:before="100" w:beforeAutospacing="1" w:after="120" w:line="240" w:lineRule="auto"/>
        <w:ind w:right="1598"/>
      </w:pPr>
      <w:r>
        <w:t>What ads are on this site?</w:t>
      </w:r>
    </w:p>
    <w:p w:rsidR="00216678" w:rsidRDefault="00216678" w:rsidP="005E78B1">
      <w:pPr>
        <w:spacing w:before="100" w:beforeAutospacing="1" w:after="120" w:line="240" w:lineRule="auto"/>
        <w:ind w:right="1598"/>
      </w:pPr>
    </w:p>
    <w:p w:rsidR="00216678" w:rsidRDefault="00216678" w:rsidP="005E78B1">
      <w:pPr>
        <w:spacing w:before="100" w:beforeAutospacing="1" w:after="120" w:line="240" w:lineRule="auto"/>
        <w:ind w:right="1598"/>
      </w:pPr>
    </w:p>
    <w:p w:rsidR="00216678" w:rsidRPr="005E78B1" w:rsidRDefault="00216678" w:rsidP="005E78B1">
      <w:pPr>
        <w:spacing w:before="100" w:beforeAutospacing="1" w:after="120" w:line="240" w:lineRule="auto"/>
        <w:ind w:right="1598"/>
      </w:pPr>
    </w:p>
    <w:p w:rsidR="00216678" w:rsidRDefault="00216678" w:rsidP="0065274B">
      <w:pPr>
        <w:numPr>
          <w:ilvl w:val="0"/>
          <w:numId w:val="3"/>
        </w:numPr>
        <w:spacing w:before="100" w:beforeAutospacing="1" w:after="120" w:line="240" w:lineRule="auto"/>
        <w:ind w:right="1598"/>
      </w:pPr>
      <w:r>
        <w:t xml:space="preserve">Explore some other links provided on this website and write a brief (1-4 sentences) summary of your findings.  </w:t>
      </w:r>
    </w:p>
    <w:p w:rsidR="00216678" w:rsidRDefault="00216678" w:rsidP="005E78B1">
      <w:pPr>
        <w:spacing w:before="100" w:beforeAutospacing="1" w:after="120" w:line="240" w:lineRule="auto"/>
        <w:ind w:right="1598"/>
      </w:pPr>
    </w:p>
    <w:p w:rsidR="00216678" w:rsidRDefault="00216678" w:rsidP="005E78B1">
      <w:pPr>
        <w:spacing w:before="100" w:beforeAutospacing="1" w:after="120" w:line="240" w:lineRule="auto"/>
        <w:ind w:right="1598"/>
      </w:pPr>
    </w:p>
    <w:p w:rsidR="00216678" w:rsidRDefault="00216678" w:rsidP="005E78B1">
      <w:pPr>
        <w:spacing w:before="100" w:beforeAutospacing="1" w:after="120" w:line="240" w:lineRule="auto"/>
        <w:ind w:right="1598"/>
      </w:pPr>
    </w:p>
    <w:p w:rsidR="00216678" w:rsidRDefault="00216678" w:rsidP="005E78B1">
      <w:pPr>
        <w:spacing w:before="100" w:beforeAutospacing="1" w:after="120" w:line="240" w:lineRule="auto"/>
        <w:ind w:right="1598"/>
      </w:pPr>
    </w:p>
    <w:p w:rsidR="00216678" w:rsidRDefault="00216678" w:rsidP="005E78B1">
      <w:pPr>
        <w:spacing w:before="100" w:beforeAutospacing="1" w:after="120" w:line="240" w:lineRule="auto"/>
        <w:ind w:right="1598"/>
      </w:pPr>
    </w:p>
    <w:p w:rsidR="00216678" w:rsidRDefault="00216678" w:rsidP="005E78B1">
      <w:pPr>
        <w:spacing w:before="100" w:beforeAutospacing="1" w:after="120" w:line="240" w:lineRule="auto"/>
        <w:ind w:right="1598"/>
      </w:pPr>
    </w:p>
    <w:p w:rsidR="00216678" w:rsidRDefault="00216678" w:rsidP="005E78B1">
      <w:pPr>
        <w:spacing w:before="100" w:beforeAutospacing="1" w:after="120" w:line="240" w:lineRule="auto"/>
        <w:ind w:right="1598"/>
      </w:pPr>
    </w:p>
    <w:p w:rsidR="00216678" w:rsidRDefault="00216678" w:rsidP="005E78B1">
      <w:pPr>
        <w:spacing w:before="100" w:beforeAutospacing="1" w:after="120" w:line="240" w:lineRule="auto"/>
        <w:ind w:right="1598"/>
      </w:pPr>
    </w:p>
    <w:p w:rsidR="00216678" w:rsidRDefault="00216678" w:rsidP="005E78B1">
      <w:pPr>
        <w:spacing w:before="100" w:beforeAutospacing="1" w:after="120" w:line="240" w:lineRule="auto"/>
        <w:ind w:right="1598"/>
      </w:pPr>
    </w:p>
    <w:p w:rsidR="00216678" w:rsidRDefault="00216678" w:rsidP="005E78B1">
      <w:pPr>
        <w:pStyle w:val="ListParagraph"/>
        <w:numPr>
          <w:ilvl w:val="0"/>
          <w:numId w:val="3"/>
        </w:numPr>
        <w:spacing w:before="100" w:beforeAutospacing="1" w:after="120" w:line="240" w:lineRule="auto"/>
        <w:ind w:right="1598"/>
      </w:pPr>
      <w:r>
        <w:t>Overall, is one point of view addressed on this website or are other points of view mentioned and discussed? Explain.</w:t>
      </w:r>
    </w:p>
    <w:p w:rsidR="00216678" w:rsidRDefault="00216678" w:rsidP="005E78B1">
      <w:pPr>
        <w:spacing w:before="100" w:beforeAutospacing="1" w:after="120" w:line="240" w:lineRule="auto"/>
        <w:ind w:right="1598"/>
      </w:pPr>
    </w:p>
    <w:p w:rsidR="00216678" w:rsidRDefault="00216678" w:rsidP="005E78B1">
      <w:pPr>
        <w:spacing w:before="100" w:beforeAutospacing="1" w:after="120" w:line="240" w:lineRule="auto"/>
        <w:ind w:right="1598"/>
      </w:pPr>
    </w:p>
    <w:p w:rsidR="00216678" w:rsidRDefault="00216678" w:rsidP="005E78B1">
      <w:pPr>
        <w:spacing w:before="100" w:beforeAutospacing="1" w:after="120" w:line="240" w:lineRule="auto"/>
        <w:ind w:right="1598"/>
      </w:pPr>
    </w:p>
    <w:p w:rsidR="00216678" w:rsidRDefault="00216678" w:rsidP="005E78B1">
      <w:pPr>
        <w:spacing w:before="100" w:beforeAutospacing="1" w:after="120" w:line="240" w:lineRule="auto"/>
        <w:ind w:right="1598"/>
      </w:pPr>
    </w:p>
    <w:p w:rsidR="00216678" w:rsidRDefault="00216678" w:rsidP="005E78B1">
      <w:pPr>
        <w:spacing w:before="100" w:beforeAutospacing="1" w:after="120" w:line="240" w:lineRule="auto"/>
        <w:ind w:right="1598"/>
      </w:pPr>
    </w:p>
    <w:p w:rsidR="00216678" w:rsidRPr="005E78B1" w:rsidRDefault="00216678" w:rsidP="005E78B1">
      <w:pPr>
        <w:spacing w:before="100" w:beforeAutospacing="1" w:after="120" w:line="240" w:lineRule="auto"/>
        <w:ind w:right="1598"/>
      </w:pPr>
    </w:p>
    <w:p w:rsidR="00216678" w:rsidRDefault="00216678" w:rsidP="005E78B1">
      <w:pPr>
        <w:spacing w:before="100" w:beforeAutospacing="1" w:after="120" w:line="240" w:lineRule="auto"/>
        <w:ind w:right="1598"/>
      </w:pPr>
    </w:p>
    <w:p w:rsidR="00216678" w:rsidRPr="005E78B1" w:rsidRDefault="00216678" w:rsidP="005E78B1">
      <w:pPr>
        <w:spacing w:before="100" w:beforeAutospacing="1" w:after="120" w:line="240" w:lineRule="auto"/>
        <w:ind w:right="1598"/>
      </w:pPr>
    </w:p>
    <w:p w:rsidR="00216678" w:rsidRPr="0065274B" w:rsidRDefault="00216678" w:rsidP="0065274B">
      <w:pPr>
        <w:spacing w:before="100" w:beforeAutospacing="1" w:after="120" w:line="240" w:lineRule="auto"/>
        <w:ind w:left="720" w:right="1598"/>
      </w:pPr>
    </w:p>
    <w:p w:rsidR="00216678" w:rsidRDefault="00216678" w:rsidP="00626004">
      <w:pPr>
        <w:pStyle w:val="ListParagraph"/>
      </w:pPr>
    </w:p>
    <w:p w:rsidR="00216678" w:rsidRDefault="00216678" w:rsidP="00626004">
      <w:pPr>
        <w:pStyle w:val="ListParagraph"/>
      </w:pPr>
    </w:p>
    <w:p w:rsidR="00216678" w:rsidRDefault="00216678" w:rsidP="00626004">
      <w:pPr>
        <w:pStyle w:val="ListParagraph"/>
      </w:pPr>
    </w:p>
    <w:p w:rsidR="00216678" w:rsidRDefault="00216678" w:rsidP="00626004">
      <w:pPr>
        <w:pStyle w:val="ListParagraph"/>
      </w:pPr>
    </w:p>
    <w:p w:rsidR="00216678" w:rsidRDefault="00216678" w:rsidP="00B91331">
      <w:r>
        <w:t>Name _____________________________________________Background research on stem cells</w:t>
      </w:r>
    </w:p>
    <w:p w:rsidR="00216678" w:rsidRDefault="00216678" w:rsidP="0065274B">
      <w:r>
        <w:t>As a class we will explore 3 different websites that contain background information about stem cells and their use in research. Each group will be responsible for exploring 1 site and reporting back to the class about its message.  Base your answers only on the information on the website you are assigned!</w:t>
      </w:r>
    </w:p>
    <w:p w:rsidR="00216678" w:rsidRDefault="00216678" w:rsidP="00B91331">
      <w:r>
        <w:rPr>
          <w:noProof/>
        </w:rPr>
        <w:pict>
          <v:shape id="_x0000_s1027" type="#_x0000_t75" style="position:absolute;margin-left:418.8pt;margin-top:12pt;width:61.15pt;height:98.5pt;z-index:-251657216" wrapcoords="9483 165 9746 5441 6059 5606 2371 7090 2371 8079 527 10718 263 13356 790 15994 -263 17808 -263 19456 7902 21270 14224 21435 18966 21435 19756 21270 21600 19292 21600 18137 11590 15994 20283 15664 21073 13356 19493 13191 20020 12037 19229 10718 16595 8079 16595 6101 16068 1484 15278 824 12380 165 9483 165">
            <v:imagedata r:id="rId6" o:title=""/>
            <w10:wrap type="tight"/>
          </v:shape>
        </w:pict>
      </w:r>
      <w:r>
        <w:t xml:space="preserve">Website #2    </w:t>
      </w:r>
      <w:hyperlink r:id="rId7" w:history="1">
        <w:r w:rsidRPr="00DC66F1">
          <w:rPr>
            <w:rStyle w:val="Hyperlink"/>
          </w:rPr>
          <w:t>http://stemcellresearch.org</w:t>
        </w:r>
      </w:hyperlink>
      <w:r>
        <w:t xml:space="preserve"> </w:t>
      </w:r>
      <w:r>
        <w:tab/>
      </w:r>
      <w:r>
        <w:tab/>
      </w:r>
      <w:r>
        <w:tab/>
      </w:r>
    </w:p>
    <w:p w:rsidR="00216678" w:rsidRPr="00424A58" w:rsidRDefault="00216678" w:rsidP="0065274B">
      <w:pPr>
        <w:pStyle w:val="ListParagraph"/>
        <w:numPr>
          <w:ilvl w:val="0"/>
          <w:numId w:val="5"/>
        </w:numPr>
      </w:pPr>
      <w:r>
        <w:t xml:space="preserve">Click on the link “The Political Science of Stem Cells” located on the left of the screen.  Then, click on Lesson 1 and answer the question: </w:t>
      </w:r>
      <w:r w:rsidRPr="00424A58">
        <w:rPr>
          <w:color w:val="000000"/>
        </w:rPr>
        <w:t>Do embryonic stem cells produce a fountain of youth, or an eruption of cancer?</w:t>
      </w:r>
    </w:p>
    <w:p w:rsidR="00216678" w:rsidRDefault="00216678" w:rsidP="00424A58">
      <w:pPr>
        <w:pStyle w:val="ListParagraph"/>
      </w:pPr>
    </w:p>
    <w:p w:rsidR="00216678" w:rsidRDefault="00216678" w:rsidP="00424A58"/>
    <w:p w:rsidR="00216678" w:rsidRDefault="00216678" w:rsidP="00424A58"/>
    <w:p w:rsidR="00216678" w:rsidRDefault="00216678" w:rsidP="00424A58"/>
    <w:p w:rsidR="00216678" w:rsidRDefault="00216678" w:rsidP="00424A58">
      <w:pPr>
        <w:pStyle w:val="ListParagraph"/>
        <w:numPr>
          <w:ilvl w:val="0"/>
          <w:numId w:val="5"/>
        </w:numPr>
      </w:pPr>
      <w:r>
        <w:t>Click on Lesson 12 and answer the question: Are umbilical cord stem cells inferior to embryonic stem cells?</w:t>
      </w:r>
    </w:p>
    <w:p w:rsidR="00216678" w:rsidRDefault="00216678" w:rsidP="00424A58"/>
    <w:p w:rsidR="00216678" w:rsidRDefault="00216678" w:rsidP="00424A58"/>
    <w:p w:rsidR="00216678" w:rsidRDefault="00216678" w:rsidP="00424A58"/>
    <w:p w:rsidR="00216678" w:rsidRDefault="00216678" w:rsidP="00424A58"/>
    <w:p w:rsidR="00216678" w:rsidRDefault="00216678" w:rsidP="00424A58">
      <w:pPr>
        <w:pStyle w:val="ListParagraph"/>
        <w:numPr>
          <w:ilvl w:val="0"/>
          <w:numId w:val="5"/>
        </w:numPr>
      </w:pPr>
      <w:r>
        <w:t>Click on Lesson 11 and answer the question: How soon can we expect embryonic stem cells to cure diseases?</w:t>
      </w:r>
    </w:p>
    <w:p w:rsidR="00216678" w:rsidRDefault="00216678" w:rsidP="003A6A0A"/>
    <w:p w:rsidR="00216678" w:rsidRDefault="00216678" w:rsidP="003A6A0A"/>
    <w:p w:rsidR="00216678" w:rsidRDefault="00216678" w:rsidP="003A6A0A"/>
    <w:p w:rsidR="00216678" w:rsidRDefault="00216678" w:rsidP="003A6A0A"/>
    <w:p w:rsidR="00216678" w:rsidRDefault="00216678" w:rsidP="003A6A0A"/>
    <w:p w:rsidR="00216678" w:rsidRDefault="00216678" w:rsidP="005E78B1">
      <w:pPr>
        <w:pStyle w:val="ListParagraph"/>
        <w:numPr>
          <w:ilvl w:val="0"/>
          <w:numId w:val="5"/>
        </w:numPr>
      </w:pPr>
      <w:r>
        <w:t>What ads are shown on this site?</w:t>
      </w:r>
    </w:p>
    <w:p w:rsidR="00216678" w:rsidRDefault="00216678" w:rsidP="005E78B1"/>
    <w:p w:rsidR="00216678" w:rsidRDefault="00216678" w:rsidP="005E78B1"/>
    <w:p w:rsidR="00216678" w:rsidRDefault="00216678" w:rsidP="00B91331">
      <w:pPr>
        <w:numPr>
          <w:ilvl w:val="0"/>
          <w:numId w:val="5"/>
        </w:numPr>
        <w:spacing w:before="100" w:beforeAutospacing="1" w:after="120" w:line="240" w:lineRule="auto"/>
        <w:ind w:right="1598"/>
      </w:pPr>
      <w:r>
        <w:t xml:space="preserve">Explore some other links provided on this website and write a brief (1-4 sentences) summary of your findings.  </w:t>
      </w:r>
    </w:p>
    <w:p w:rsidR="00216678" w:rsidRDefault="00216678" w:rsidP="005E78B1">
      <w:pPr>
        <w:pStyle w:val="ListParagraph"/>
      </w:pPr>
    </w:p>
    <w:p w:rsidR="00216678" w:rsidRDefault="00216678" w:rsidP="005E78B1">
      <w:pPr>
        <w:spacing w:before="100" w:beforeAutospacing="1" w:after="120" w:line="240" w:lineRule="auto"/>
        <w:ind w:right="1598"/>
      </w:pPr>
    </w:p>
    <w:p w:rsidR="00216678" w:rsidRDefault="00216678" w:rsidP="005E78B1">
      <w:pPr>
        <w:spacing w:before="100" w:beforeAutospacing="1" w:after="120" w:line="240" w:lineRule="auto"/>
        <w:ind w:right="1598"/>
      </w:pPr>
    </w:p>
    <w:p w:rsidR="00216678" w:rsidRDefault="00216678" w:rsidP="005E78B1">
      <w:pPr>
        <w:spacing w:before="100" w:beforeAutospacing="1" w:after="120" w:line="240" w:lineRule="auto"/>
        <w:ind w:right="1598"/>
      </w:pPr>
    </w:p>
    <w:p w:rsidR="00216678" w:rsidRDefault="00216678" w:rsidP="005E78B1">
      <w:pPr>
        <w:spacing w:before="100" w:beforeAutospacing="1" w:after="120" w:line="240" w:lineRule="auto"/>
        <w:ind w:right="1598"/>
      </w:pPr>
    </w:p>
    <w:p w:rsidR="00216678" w:rsidRDefault="00216678" w:rsidP="005E78B1">
      <w:pPr>
        <w:spacing w:before="100" w:beforeAutospacing="1" w:after="120" w:line="240" w:lineRule="auto"/>
        <w:ind w:right="1598"/>
      </w:pPr>
    </w:p>
    <w:p w:rsidR="00216678" w:rsidRDefault="00216678" w:rsidP="005E78B1">
      <w:pPr>
        <w:spacing w:before="100" w:beforeAutospacing="1" w:after="120" w:line="240" w:lineRule="auto"/>
        <w:ind w:right="1598"/>
      </w:pPr>
    </w:p>
    <w:p w:rsidR="00216678" w:rsidRDefault="00216678" w:rsidP="005E78B1">
      <w:pPr>
        <w:spacing w:before="100" w:beforeAutospacing="1" w:after="120" w:line="240" w:lineRule="auto"/>
        <w:ind w:right="1598"/>
      </w:pPr>
    </w:p>
    <w:p w:rsidR="00216678" w:rsidRDefault="00216678" w:rsidP="005E78B1">
      <w:pPr>
        <w:spacing w:before="100" w:beforeAutospacing="1" w:after="120" w:line="240" w:lineRule="auto"/>
        <w:ind w:right="1598"/>
      </w:pPr>
    </w:p>
    <w:p w:rsidR="00216678" w:rsidRPr="005E78B1" w:rsidRDefault="00216678" w:rsidP="005E78B1">
      <w:pPr>
        <w:pStyle w:val="ListParagraph"/>
        <w:numPr>
          <w:ilvl w:val="0"/>
          <w:numId w:val="5"/>
        </w:numPr>
        <w:spacing w:before="100" w:beforeAutospacing="1" w:after="120" w:line="240" w:lineRule="auto"/>
        <w:ind w:right="1598"/>
      </w:pPr>
      <w:r w:rsidRPr="005E78B1">
        <w:t>Overall, is one point of view addressed on this website or are other points of view mentioned and discussed? Explain.</w:t>
      </w:r>
    </w:p>
    <w:p w:rsidR="00216678" w:rsidRDefault="00216678" w:rsidP="005E78B1">
      <w:pPr>
        <w:spacing w:before="100" w:beforeAutospacing="1" w:after="120" w:line="240" w:lineRule="auto"/>
        <w:ind w:right="1598"/>
      </w:pPr>
    </w:p>
    <w:p w:rsidR="00216678" w:rsidRDefault="00216678" w:rsidP="00B91331">
      <w:pPr>
        <w:pStyle w:val="ListParagraph"/>
        <w:spacing w:before="100" w:beforeAutospacing="1" w:after="120" w:line="240" w:lineRule="auto"/>
        <w:ind w:right="1598"/>
      </w:pPr>
    </w:p>
    <w:p w:rsidR="00216678" w:rsidRDefault="00216678" w:rsidP="00B91331">
      <w:pPr>
        <w:pStyle w:val="ListParagraph"/>
        <w:spacing w:before="100" w:beforeAutospacing="1" w:after="120" w:line="240" w:lineRule="auto"/>
        <w:ind w:right="1598"/>
      </w:pPr>
    </w:p>
    <w:p w:rsidR="00216678" w:rsidRDefault="00216678" w:rsidP="00B91331">
      <w:pPr>
        <w:pStyle w:val="ListParagraph"/>
        <w:spacing w:before="100" w:beforeAutospacing="1" w:after="120" w:line="240" w:lineRule="auto"/>
        <w:ind w:right="1598"/>
      </w:pPr>
    </w:p>
    <w:p w:rsidR="00216678" w:rsidRDefault="00216678" w:rsidP="00B91331">
      <w:pPr>
        <w:pStyle w:val="ListParagraph"/>
        <w:spacing w:before="100" w:beforeAutospacing="1" w:after="120" w:line="240" w:lineRule="auto"/>
        <w:ind w:right="1598"/>
      </w:pPr>
    </w:p>
    <w:p w:rsidR="00216678" w:rsidRDefault="00216678" w:rsidP="00B91331">
      <w:pPr>
        <w:pStyle w:val="ListParagraph"/>
        <w:spacing w:before="100" w:beforeAutospacing="1" w:after="120" w:line="240" w:lineRule="auto"/>
        <w:ind w:right="1598"/>
      </w:pPr>
    </w:p>
    <w:p w:rsidR="00216678" w:rsidRDefault="00216678" w:rsidP="00B91331">
      <w:pPr>
        <w:pStyle w:val="ListParagraph"/>
        <w:spacing w:before="100" w:beforeAutospacing="1" w:after="120" w:line="240" w:lineRule="auto"/>
        <w:ind w:right="1598"/>
      </w:pPr>
    </w:p>
    <w:p w:rsidR="00216678" w:rsidRDefault="00216678" w:rsidP="00B91331">
      <w:pPr>
        <w:pStyle w:val="ListParagraph"/>
        <w:spacing w:before="100" w:beforeAutospacing="1" w:after="120" w:line="240" w:lineRule="auto"/>
        <w:ind w:right="1598"/>
      </w:pPr>
    </w:p>
    <w:p w:rsidR="00216678" w:rsidRDefault="00216678" w:rsidP="00B91331">
      <w:pPr>
        <w:pStyle w:val="ListParagraph"/>
        <w:spacing w:before="100" w:beforeAutospacing="1" w:after="120" w:line="240" w:lineRule="auto"/>
        <w:ind w:right="1598"/>
      </w:pPr>
    </w:p>
    <w:p w:rsidR="00216678" w:rsidRDefault="00216678" w:rsidP="00B91331">
      <w:pPr>
        <w:pStyle w:val="ListParagraph"/>
        <w:spacing w:before="100" w:beforeAutospacing="1" w:after="120" w:line="240" w:lineRule="auto"/>
        <w:ind w:right="1598"/>
      </w:pPr>
    </w:p>
    <w:p w:rsidR="00216678" w:rsidRDefault="00216678" w:rsidP="00B91331">
      <w:pPr>
        <w:pStyle w:val="ListParagraph"/>
        <w:spacing w:before="100" w:beforeAutospacing="1" w:after="120" w:line="240" w:lineRule="auto"/>
        <w:ind w:right="1598"/>
      </w:pPr>
    </w:p>
    <w:p w:rsidR="00216678" w:rsidRDefault="00216678" w:rsidP="00B91331">
      <w:pPr>
        <w:pStyle w:val="ListParagraph"/>
        <w:spacing w:before="100" w:beforeAutospacing="1" w:after="120" w:line="240" w:lineRule="auto"/>
        <w:ind w:right="1598"/>
      </w:pPr>
    </w:p>
    <w:p w:rsidR="00216678" w:rsidRDefault="00216678" w:rsidP="00B91331">
      <w:pPr>
        <w:pStyle w:val="ListParagraph"/>
        <w:spacing w:before="100" w:beforeAutospacing="1" w:after="120" w:line="240" w:lineRule="auto"/>
        <w:ind w:right="1598"/>
      </w:pPr>
    </w:p>
    <w:p w:rsidR="00216678" w:rsidRDefault="00216678" w:rsidP="00B91331">
      <w:pPr>
        <w:pStyle w:val="ListParagraph"/>
        <w:spacing w:before="100" w:beforeAutospacing="1" w:after="120" w:line="240" w:lineRule="auto"/>
        <w:ind w:right="1598"/>
      </w:pPr>
    </w:p>
    <w:p w:rsidR="00216678" w:rsidRDefault="00216678" w:rsidP="00B91331">
      <w:pPr>
        <w:pStyle w:val="ListParagraph"/>
        <w:spacing w:before="100" w:beforeAutospacing="1" w:after="120" w:line="240" w:lineRule="auto"/>
        <w:ind w:right="1598"/>
      </w:pPr>
    </w:p>
    <w:p w:rsidR="00216678" w:rsidRDefault="00216678" w:rsidP="00B91331">
      <w:pPr>
        <w:pStyle w:val="ListParagraph"/>
        <w:spacing w:before="100" w:beforeAutospacing="1" w:after="120" w:line="240" w:lineRule="auto"/>
        <w:ind w:right="1598"/>
      </w:pPr>
    </w:p>
    <w:p w:rsidR="00216678" w:rsidRDefault="00216678" w:rsidP="00B91331">
      <w:pPr>
        <w:pStyle w:val="ListParagraph"/>
        <w:spacing w:before="100" w:beforeAutospacing="1" w:after="120" w:line="240" w:lineRule="auto"/>
        <w:ind w:right="1598"/>
      </w:pPr>
    </w:p>
    <w:p w:rsidR="00216678" w:rsidRDefault="00216678" w:rsidP="00B91331">
      <w:pPr>
        <w:pStyle w:val="ListParagraph"/>
        <w:spacing w:before="100" w:beforeAutospacing="1" w:after="120" w:line="240" w:lineRule="auto"/>
        <w:ind w:right="1598"/>
      </w:pPr>
    </w:p>
    <w:p w:rsidR="00216678" w:rsidRDefault="00216678" w:rsidP="00B91331">
      <w:pPr>
        <w:pStyle w:val="ListParagraph"/>
        <w:spacing w:before="100" w:beforeAutospacing="1" w:after="120" w:line="240" w:lineRule="auto"/>
        <w:ind w:right="1598"/>
      </w:pPr>
    </w:p>
    <w:p w:rsidR="00216678" w:rsidRDefault="00216678" w:rsidP="00B91331">
      <w:pPr>
        <w:pStyle w:val="ListParagraph"/>
        <w:spacing w:before="100" w:beforeAutospacing="1" w:after="120" w:line="240" w:lineRule="auto"/>
        <w:ind w:right="1598"/>
      </w:pPr>
    </w:p>
    <w:p w:rsidR="00216678" w:rsidRDefault="00216678" w:rsidP="00B91331">
      <w:pPr>
        <w:pStyle w:val="ListParagraph"/>
        <w:spacing w:before="100" w:beforeAutospacing="1" w:after="120" w:line="240" w:lineRule="auto"/>
        <w:ind w:right="1598"/>
      </w:pPr>
    </w:p>
    <w:p w:rsidR="00216678" w:rsidRDefault="00216678" w:rsidP="00B91331">
      <w:pPr>
        <w:pStyle w:val="ListParagraph"/>
        <w:spacing w:before="100" w:beforeAutospacing="1" w:after="120" w:line="240" w:lineRule="auto"/>
        <w:ind w:right="1598"/>
      </w:pPr>
    </w:p>
    <w:p w:rsidR="00216678" w:rsidRDefault="00216678" w:rsidP="00B91331">
      <w:r>
        <w:t>Name _____________________________________________Background research on stem cells</w:t>
      </w:r>
    </w:p>
    <w:p w:rsidR="00216678" w:rsidRPr="00B91331" w:rsidRDefault="00216678" w:rsidP="00B91331">
      <w:r>
        <w:t>As a class we will explore 3 different websites that contain background information about stem cells and their use in research. Each group will be responsible for exploring 1 site and reporting back to the class about its message.  Base your answers only on the information on the website you are assigned!</w:t>
      </w:r>
    </w:p>
    <w:p w:rsidR="00216678" w:rsidRDefault="00216678" w:rsidP="003A6A0A">
      <w:r>
        <w:rPr>
          <w:noProof/>
        </w:rPr>
        <w:pict>
          <v:shape id="_x0000_s1028" type="#_x0000_t75" style="position:absolute;margin-left:430.8pt;margin-top:24pt;width:61.15pt;height:98.5pt;z-index:-251656192" wrapcoords="9483 165 9746 5441 6059 5606 2371 7090 2371 8079 527 10718 263 13356 790 15994 -263 17808 -263 19456 7902 21270 14224 21435 18966 21435 19756 21270 21600 19292 21600 18137 11590 15994 20283 15664 21073 13356 19493 13191 20020 12037 19229 10718 16595 8079 16595 6101 16068 1484 15278 824 12380 165 9483 165">
            <v:imagedata r:id="rId6" o:title=""/>
            <w10:wrap type="tight"/>
          </v:shape>
        </w:pict>
      </w:r>
      <w:r w:rsidRPr="003A6A0A">
        <w:t xml:space="preserve">Website #3  </w:t>
      </w:r>
      <w:r>
        <w:t xml:space="preserve">      </w:t>
      </w:r>
      <w:r w:rsidRPr="003A6A0A">
        <w:t xml:space="preserve"> </w:t>
      </w:r>
      <w:hyperlink r:id="rId8" w:history="1">
        <w:r w:rsidRPr="003C0058">
          <w:rPr>
            <w:rStyle w:val="Hyperlink"/>
          </w:rPr>
          <w:t>http://www.religioustolerance.org</w:t>
        </w:r>
      </w:hyperlink>
      <w:r>
        <w:tab/>
      </w:r>
      <w:r>
        <w:tab/>
      </w:r>
      <w:r>
        <w:tab/>
      </w:r>
    </w:p>
    <w:p w:rsidR="00216678" w:rsidRDefault="00216678" w:rsidP="003A6A0A">
      <w:pPr>
        <w:pStyle w:val="ListParagraph"/>
        <w:numPr>
          <w:ilvl w:val="0"/>
          <w:numId w:val="6"/>
        </w:numPr>
      </w:pPr>
      <w:r>
        <w:t>Scroll down the page until you see “Hot Topics” listed on the left side of the page. Click on the Stem Cells link. Then, click on Stem Cells Overview. What do pro-lifers generally accept about pre-embryos?</w:t>
      </w:r>
    </w:p>
    <w:p w:rsidR="00216678" w:rsidRDefault="00216678" w:rsidP="007E7AAB"/>
    <w:p w:rsidR="00216678" w:rsidRDefault="00216678" w:rsidP="007E7AAB"/>
    <w:p w:rsidR="00216678" w:rsidRDefault="00216678" w:rsidP="007E7AAB"/>
    <w:p w:rsidR="00216678" w:rsidRDefault="00216678" w:rsidP="007E7AAB">
      <w:pPr>
        <w:pStyle w:val="ListParagraph"/>
        <w:numPr>
          <w:ilvl w:val="0"/>
          <w:numId w:val="6"/>
        </w:numPr>
      </w:pPr>
      <w:r>
        <w:t>In the same section, what do pro-choicers generally accept about pre-embryos?</w:t>
      </w:r>
    </w:p>
    <w:p w:rsidR="00216678" w:rsidRDefault="00216678" w:rsidP="007E7AAB"/>
    <w:p w:rsidR="00216678" w:rsidRDefault="00216678" w:rsidP="007E7AAB"/>
    <w:p w:rsidR="00216678" w:rsidRDefault="00216678" w:rsidP="007E7AAB"/>
    <w:p w:rsidR="00216678" w:rsidRDefault="00216678" w:rsidP="005E78B1">
      <w:pPr>
        <w:pStyle w:val="ListParagraph"/>
        <w:numPr>
          <w:ilvl w:val="0"/>
          <w:numId w:val="6"/>
        </w:numPr>
      </w:pPr>
      <w:r w:rsidRPr="0065274B">
        <w:t>What are the different types of stem cells, and where do they come from?</w:t>
      </w:r>
    </w:p>
    <w:p w:rsidR="00216678" w:rsidRDefault="00216678" w:rsidP="005E78B1"/>
    <w:p w:rsidR="00216678" w:rsidRDefault="00216678" w:rsidP="005E78B1"/>
    <w:p w:rsidR="00216678" w:rsidRDefault="00216678" w:rsidP="005E78B1"/>
    <w:p w:rsidR="00216678" w:rsidRDefault="00216678" w:rsidP="005E78B1"/>
    <w:p w:rsidR="00216678" w:rsidRDefault="00216678" w:rsidP="005E78B1"/>
    <w:p w:rsidR="00216678" w:rsidRDefault="00216678" w:rsidP="005E78B1"/>
    <w:p w:rsidR="00216678" w:rsidRDefault="00216678" w:rsidP="000B1C2B">
      <w:pPr>
        <w:pStyle w:val="ListParagraph"/>
        <w:numPr>
          <w:ilvl w:val="0"/>
          <w:numId w:val="6"/>
        </w:numPr>
      </w:pPr>
      <w:r>
        <w:t>What ads are shown on this site?</w:t>
      </w:r>
    </w:p>
    <w:p w:rsidR="00216678" w:rsidRDefault="00216678" w:rsidP="000B1C2B"/>
    <w:p w:rsidR="00216678" w:rsidRDefault="00216678" w:rsidP="000B1C2B"/>
    <w:p w:rsidR="00216678" w:rsidRDefault="00216678" w:rsidP="000B1C2B"/>
    <w:p w:rsidR="00216678" w:rsidRDefault="00216678" w:rsidP="000B1C2B">
      <w:pPr>
        <w:numPr>
          <w:ilvl w:val="0"/>
          <w:numId w:val="6"/>
        </w:numPr>
        <w:spacing w:before="100" w:beforeAutospacing="1" w:after="120" w:line="240" w:lineRule="auto"/>
        <w:ind w:right="1598"/>
      </w:pPr>
      <w:r>
        <w:t xml:space="preserve">Explore some other links provided on this website and write a brief (1-4 sentences) summary of your findings.  </w:t>
      </w:r>
    </w:p>
    <w:p w:rsidR="00216678" w:rsidRDefault="00216678" w:rsidP="000B1C2B">
      <w:pPr>
        <w:spacing w:before="100" w:beforeAutospacing="1" w:after="120" w:line="240" w:lineRule="auto"/>
        <w:ind w:right="1598"/>
      </w:pPr>
    </w:p>
    <w:p w:rsidR="00216678" w:rsidRDefault="00216678" w:rsidP="000B1C2B">
      <w:pPr>
        <w:spacing w:before="100" w:beforeAutospacing="1" w:after="120" w:line="240" w:lineRule="auto"/>
        <w:ind w:right="1598"/>
      </w:pPr>
    </w:p>
    <w:p w:rsidR="00216678" w:rsidRDefault="00216678" w:rsidP="000B1C2B">
      <w:pPr>
        <w:spacing w:before="100" w:beforeAutospacing="1" w:after="120" w:line="240" w:lineRule="auto"/>
        <w:ind w:right="1598"/>
      </w:pPr>
    </w:p>
    <w:p w:rsidR="00216678" w:rsidRDefault="00216678" w:rsidP="000B1C2B">
      <w:pPr>
        <w:spacing w:before="100" w:beforeAutospacing="1" w:after="120" w:line="240" w:lineRule="auto"/>
        <w:ind w:right="1598"/>
      </w:pPr>
    </w:p>
    <w:p w:rsidR="00216678" w:rsidRDefault="00216678" w:rsidP="000B1C2B">
      <w:pPr>
        <w:spacing w:before="100" w:beforeAutospacing="1" w:after="120" w:line="240" w:lineRule="auto"/>
        <w:ind w:right="1598"/>
      </w:pPr>
    </w:p>
    <w:p w:rsidR="00216678" w:rsidRDefault="00216678" w:rsidP="000B1C2B">
      <w:pPr>
        <w:spacing w:before="100" w:beforeAutospacing="1" w:after="120" w:line="240" w:lineRule="auto"/>
        <w:ind w:right="1598"/>
      </w:pPr>
    </w:p>
    <w:p w:rsidR="00216678" w:rsidRDefault="00216678" w:rsidP="000B1C2B">
      <w:pPr>
        <w:spacing w:before="100" w:beforeAutospacing="1" w:after="120" w:line="240" w:lineRule="auto"/>
        <w:ind w:right="1598"/>
      </w:pPr>
    </w:p>
    <w:p w:rsidR="00216678" w:rsidRDefault="00216678" w:rsidP="000B1C2B">
      <w:pPr>
        <w:spacing w:before="100" w:beforeAutospacing="1" w:after="120" w:line="240" w:lineRule="auto"/>
        <w:ind w:right="1598"/>
      </w:pPr>
    </w:p>
    <w:p w:rsidR="00216678" w:rsidRDefault="00216678" w:rsidP="000B1C2B">
      <w:pPr>
        <w:spacing w:before="100" w:beforeAutospacing="1" w:after="120" w:line="240" w:lineRule="auto"/>
        <w:ind w:right="1598"/>
      </w:pPr>
    </w:p>
    <w:p w:rsidR="00216678" w:rsidRPr="005E78B1" w:rsidRDefault="00216678" w:rsidP="000B1C2B">
      <w:pPr>
        <w:pStyle w:val="ListParagraph"/>
        <w:numPr>
          <w:ilvl w:val="0"/>
          <w:numId w:val="6"/>
        </w:numPr>
        <w:spacing w:before="100" w:beforeAutospacing="1" w:after="120" w:line="240" w:lineRule="auto"/>
        <w:ind w:right="1598"/>
      </w:pPr>
      <w:r w:rsidRPr="005E78B1">
        <w:t>Overall, is one point of view addressed on this website or are other points of view mentioned and discussed? Explain.</w:t>
      </w:r>
    </w:p>
    <w:p w:rsidR="00216678" w:rsidRDefault="00216678" w:rsidP="000B1C2B">
      <w:pPr>
        <w:pStyle w:val="ListParagraph"/>
      </w:pPr>
    </w:p>
    <w:p w:rsidR="00216678" w:rsidRDefault="00216678" w:rsidP="005E78B1"/>
    <w:p w:rsidR="00216678" w:rsidRPr="003A6A0A" w:rsidRDefault="00216678" w:rsidP="003A6A0A">
      <w:pPr>
        <w:spacing w:before="100" w:beforeAutospacing="1" w:after="120" w:line="240" w:lineRule="auto"/>
        <w:ind w:right="1598"/>
      </w:pPr>
    </w:p>
    <w:p w:rsidR="00216678" w:rsidRDefault="00216678" w:rsidP="003A6A0A">
      <w:pPr>
        <w:pStyle w:val="ListParagraph"/>
      </w:pPr>
    </w:p>
    <w:p w:rsidR="00216678" w:rsidRDefault="00216678" w:rsidP="003A6A0A">
      <w:pPr>
        <w:pStyle w:val="ListParagraph"/>
      </w:pPr>
    </w:p>
    <w:p w:rsidR="00216678" w:rsidRDefault="00216678" w:rsidP="003A6A0A">
      <w:pPr>
        <w:pStyle w:val="ListParagraph"/>
      </w:pPr>
    </w:p>
    <w:p w:rsidR="00216678" w:rsidRDefault="00216678" w:rsidP="003A6A0A">
      <w:pPr>
        <w:pStyle w:val="ListParagraph"/>
      </w:pPr>
    </w:p>
    <w:p w:rsidR="00216678" w:rsidRDefault="00216678" w:rsidP="003A6A0A">
      <w:pPr>
        <w:pStyle w:val="ListParagraph"/>
      </w:pPr>
    </w:p>
    <w:p w:rsidR="00216678" w:rsidRDefault="00216678" w:rsidP="003A6A0A">
      <w:pPr>
        <w:pStyle w:val="ListParagraph"/>
      </w:pPr>
    </w:p>
    <w:p w:rsidR="00216678" w:rsidRDefault="00216678" w:rsidP="003A6A0A">
      <w:pPr>
        <w:pStyle w:val="ListParagraph"/>
      </w:pPr>
    </w:p>
    <w:p w:rsidR="00216678" w:rsidRDefault="00216678" w:rsidP="003A6A0A">
      <w:pPr>
        <w:pStyle w:val="ListParagraph"/>
      </w:pPr>
    </w:p>
    <w:p w:rsidR="00216678" w:rsidRDefault="00216678" w:rsidP="003A6A0A">
      <w:pPr>
        <w:pStyle w:val="ListParagraph"/>
      </w:pPr>
    </w:p>
    <w:p w:rsidR="00216678" w:rsidRDefault="00216678" w:rsidP="003A6A0A">
      <w:pPr>
        <w:pStyle w:val="ListParagraph"/>
      </w:pPr>
    </w:p>
    <w:p w:rsidR="00216678" w:rsidRDefault="00216678" w:rsidP="003A6A0A">
      <w:pPr>
        <w:pStyle w:val="ListParagraph"/>
      </w:pPr>
    </w:p>
    <w:p w:rsidR="00216678" w:rsidRDefault="00216678" w:rsidP="003A6A0A">
      <w:pPr>
        <w:pStyle w:val="ListParagraph"/>
      </w:pPr>
    </w:p>
    <w:p w:rsidR="00216678" w:rsidRDefault="00216678" w:rsidP="003A6A0A">
      <w:pPr>
        <w:pStyle w:val="ListParagraph"/>
      </w:pPr>
    </w:p>
    <w:p w:rsidR="00216678" w:rsidRDefault="00216678" w:rsidP="000B1C2B"/>
    <w:p w:rsidR="00216678" w:rsidRDefault="00216678" w:rsidP="000B1C2B"/>
    <w:p w:rsidR="00216678" w:rsidRDefault="00216678" w:rsidP="00B91331">
      <w:pPr>
        <w:pStyle w:val="ListParagraph"/>
        <w:jc w:val="center"/>
      </w:pPr>
      <w:r>
        <w:t>Key Questions for Analyzing Media Messages</w:t>
      </w:r>
    </w:p>
    <w:p w:rsidR="00216678" w:rsidRDefault="00216678" w:rsidP="00B91331">
      <w:pPr>
        <w:pStyle w:val="ListParagrap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78"/>
        <w:gridCol w:w="1350"/>
        <w:gridCol w:w="2070"/>
        <w:gridCol w:w="4158"/>
      </w:tblGrid>
      <w:tr w:rsidR="00216678" w:rsidRPr="00DB77E5" w:rsidTr="00DB77E5">
        <w:trPr>
          <w:trHeight w:val="150"/>
        </w:trPr>
        <w:tc>
          <w:tcPr>
            <w:tcW w:w="1278" w:type="dxa"/>
            <w:vMerge w:val="restart"/>
          </w:tcPr>
          <w:p w:rsidR="00216678" w:rsidRPr="00DB77E5" w:rsidRDefault="00216678" w:rsidP="00DB77E5">
            <w:pPr>
              <w:pStyle w:val="ListParagraph"/>
              <w:spacing w:after="0" w:line="240" w:lineRule="auto"/>
              <w:ind w:left="0"/>
            </w:pPr>
          </w:p>
          <w:p w:rsidR="00216678" w:rsidRPr="00DB77E5" w:rsidRDefault="00216678" w:rsidP="00DB77E5">
            <w:pPr>
              <w:pStyle w:val="ListParagraph"/>
              <w:spacing w:after="0" w:line="240" w:lineRule="auto"/>
              <w:ind w:left="0"/>
            </w:pPr>
          </w:p>
          <w:p w:rsidR="00216678" w:rsidRPr="00DB77E5" w:rsidRDefault="00216678" w:rsidP="00DB77E5">
            <w:pPr>
              <w:pStyle w:val="ListParagraph"/>
              <w:spacing w:after="0" w:line="240" w:lineRule="auto"/>
              <w:ind w:left="0"/>
            </w:pPr>
          </w:p>
          <w:p w:rsidR="00216678" w:rsidRPr="00DB77E5" w:rsidRDefault="00216678" w:rsidP="00DB77E5">
            <w:pPr>
              <w:pStyle w:val="ListParagraph"/>
              <w:spacing w:after="0" w:line="240" w:lineRule="auto"/>
              <w:ind w:left="0"/>
            </w:pPr>
          </w:p>
          <w:p w:rsidR="00216678" w:rsidRPr="00DB77E5" w:rsidRDefault="00216678" w:rsidP="00DB77E5">
            <w:pPr>
              <w:pStyle w:val="ListParagraph"/>
              <w:spacing w:after="0" w:line="240" w:lineRule="auto"/>
              <w:ind w:left="0"/>
            </w:pPr>
          </w:p>
          <w:p w:rsidR="00216678" w:rsidRPr="00DB77E5" w:rsidRDefault="00216678" w:rsidP="00DB77E5">
            <w:pPr>
              <w:pStyle w:val="ListParagraph"/>
              <w:spacing w:after="0" w:line="240" w:lineRule="auto"/>
              <w:ind w:left="0"/>
            </w:pPr>
            <w:r w:rsidRPr="00DB77E5">
              <w:t>Audience and Authorship</w:t>
            </w:r>
          </w:p>
          <w:p w:rsidR="00216678" w:rsidRPr="00DB77E5" w:rsidRDefault="00216678" w:rsidP="00DB77E5">
            <w:pPr>
              <w:pStyle w:val="ListParagraph"/>
              <w:spacing w:after="0" w:line="240" w:lineRule="auto"/>
              <w:ind w:left="0"/>
            </w:pPr>
          </w:p>
          <w:p w:rsidR="00216678" w:rsidRPr="00DB77E5" w:rsidRDefault="00216678" w:rsidP="00DB77E5">
            <w:pPr>
              <w:pStyle w:val="ListParagraph"/>
              <w:spacing w:after="0" w:line="240" w:lineRule="auto"/>
              <w:ind w:left="0"/>
            </w:pPr>
          </w:p>
        </w:tc>
        <w:tc>
          <w:tcPr>
            <w:tcW w:w="1350" w:type="dxa"/>
          </w:tcPr>
          <w:p w:rsidR="00216678" w:rsidRPr="00DB77E5" w:rsidRDefault="00216678" w:rsidP="00DB77E5">
            <w:pPr>
              <w:pStyle w:val="ListParagraph"/>
              <w:spacing w:after="0" w:line="240" w:lineRule="auto"/>
              <w:ind w:left="0"/>
            </w:pPr>
            <w:r w:rsidRPr="00DB77E5">
              <w:t>Authorship</w:t>
            </w:r>
          </w:p>
          <w:p w:rsidR="00216678" w:rsidRPr="00DB77E5" w:rsidRDefault="00216678" w:rsidP="00DB77E5">
            <w:pPr>
              <w:pStyle w:val="ListParagraph"/>
              <w:spacing w:after="0" w:line="240" w:lineRule="auto"/>
              <w:ind w:left="0"/>
            </w:pPr>
          </w:p>
          <w:p w:rsidR="00216678" w:rsidRPr="00DB77E5" w:rsidRDefault="00216678" w:rsidP="00DB77E5">
            <w:pPr>
              <w:pStyle w:val="ListParagraph"/>
              <w:spacing w:after="0" w:line="240" w:lineRule="auto"/>
              <w:ind w:left="0"/>
            </w:pPr>
          </w:p>
        </w:tc>
        <w:tc>
          <w:tcPr>
            <w:tcW w:w="2070" w:type="dxa"/>
          </w:tcPr>
          <w:p w:rsidR="00216678" w:rsidRPr="00DB77E5" w:rsidRDefault="00216678" w:rsidP="00DB77E5">
            <w:pPr>
              <w:pStyle w:val="ListParagraph"/>
              <w:spacing w:after="0" w:line="240" w:lineRule="auto"/>
              <w:ind w:left="0"/>
            </w:pPr>
            <w:r w:rsidRPr="00DB77E5">
              <w:t>Who made this message?</w:t>
            </w:r>
          </w:p>
        </w:tc>
        <w:tc>
          <w:tcPr>
            <w:tcW w:w="4158" w:type="dxa"/>
          </w:tcPr>
          <w:p w:rsidR="00216678" w:rsidRPr="00DB77E5" w:rsidRDefault="00216678" w:rsidP="00DB77E5">
            <w:pPr>
              <w:pStyle w:val="ListParagraph"/>
              <w:spacing w:after="0" w:line="240" w:lineRule="auto"/>
              <w:ind w:left="0"/>
            </w:pPr>
          </w:p>
        </w:tc>
      </w:tr>
      <w:tr w:rsidR="00216678" w:rsidRPr="00DB77E5" w:rsidTr="00DB77E5">
        <w:trPr>
          <w:trHeight w:val="146"/>
        </w:trPr>
        <w:tc>
          <w:tcPr>
            <w:tcW w:w="1278" w:type="dxa"/>
            <w:vMerge/>
          </w:tcPr>
          <w:p w:rsidR="00216678" w:rsidRPr="00DB77E5" w:rsidRDefault="00216678" w:rsidP="00DB77E5">
            <w:pPr>
              <w:pStyle w:val="ListParagraph"/>
              <w:spacing w:after="0" w:line="240" w:lineRule="auto"/>
              <w:ind w:left="0"/>
            </w:pPr>
          </w:p>
        </w:tc>
        <w:tc>
          <w:tcPr>
            <w:tcW w:w="1350" w:type="dxa"/>
          </w:tcPr>
          <w:p w:rsidR="00216678" w:rsidRPr="00DB77E5" w:rsidRDefault="00216678" w:rsidP="00DB77E5">
            <w:pPr>
              <w:pStyle w:val="ListParagraph"/>
              <w:spacing w:after="0" w:line="240" w:lineRule="auto"/>
              <w:ind w:left="0"/>
            </w:pPr>
            <w:r w:rsidRPr="00DB77E5">
              <w:t>Purpose</w:t>
            </w:r>
          </w:p>
          <w:p w:rsidR="00216678" w:rsidRPr="00DB77E5" w:rsidRDefault="00216678" w:rsidP="00DB77E5">
            <w:pPr>
              <w:pStyle w:val="ListParagraph"/>
              <w:spacing w:after="0" w:line="240" w:lineRule="auto"/>
              <w:ind w:left="0"/>
            </w:pPr>
          </w:p>
          <w:p w:rsidR="00216678" w:rsidRPr="00DB77E5" w:rsidRDefault="00216678" w:rsidP="00DB77E5">
            <w:pPr>
              <w:pStyle w:val="ListParagraph"/>
              <w:spacing w:after="0" w:line="240" w:lineRule="auto"/>
              <w:ind w:left="0"/>
            </w:pPr>
          </w:p>
        </w:tc>
        <w:tc>
          <w:tcPr>
            <w:tcW w:w="2070" w:type="dxa"/>
          </w:tcPr>
          <w:p w:rsidR="00216678" w:rsidRPr="00DB77E5" w:rsidRDefault="00216678" w:rsidP="00DB77E5">
            <w:pPr>
              <w:pStyle w:val="ListParagraph"/>
              <w:spacing w:after="0" w:line="240" w:lineRule="auto"/>
              <w:ind w:left="0"/>
            </w:pPr>
            <w:r w:rsidRPr="00DB77E5">
              <w:t>Why was this website made? Who is the target audience?</w:t>
            </w:r>
          </w:p>
        </w:tc>
        <w:tc>
          <w:tcPr>
            <w:tcW w:w="4158" w:type="dxa"/>
          </w:tcPr>
          <w:p w:rsidR="00216678" w:rsidRPr="00DB77E5" w:rsidRDefault="00216678" w:rsidP="00DB77E5">
            <w:pPr>
              <w:pStyle w:val="ListParagraph"/>
              <w:spacing w:after="0" w:line="240" w:lineRule="auto"/>
              <w:ind w:left="0"/>
            </w:pPr>
          </w:p>
        </w:tc>
      </w:tr>
      <w:tr w:rsidR="00216678" w:rsidRPr="00DB77E5" w:rsidTr="00DB77E5">
        <w:trPr>
          <w:trHeight w:val="146"/>
        </w:trPr>
        <w:tc>
          <w:tcPr>
            <w:tcW w:w="1278" w:type="dxa"/>
            <w:vMerge/>
          </w:tcPr>
          <w:p w:rsidR="00216678" w:rsidRPr="00DB77E5" w:rsidRDefault="00216678" w:rsidP="00DB77E5">
            <w:pPr>
              <w:pStyle w:val="ListParagraph"/>
              <w:spacing w:after="0" w:line="240" w:lineRule="auto"/>
              <w:ind w:left="0"/>
            </w:pPr>
          </w:p>
        </w:tc>
        <w:tc>
          <w:tcPr>
            <w:tcW w:w="1350" w:type="dxa"/>
          </w:tcPr>
          <w:p w:rsidR="00216678" w:rsidRPr="00DB77E5" w:rsidRDefault="00216678" w:rsidP="00DB77E5">
            <w:pPr>
              <w:pStyle w:val="ListParagraph"/>
              <w:spacing w:after="0" w:line="240" w:lineRule="auto"/>
              <w:ind w:left="0"/>
            </w:pPr>
            <w:r w:rsidRPr="00DB77E5">
              <w:t>Economics</w:t>
            </w:r>
          </w:p>
          <w:p w:rsidR="00216678" w:rsidRPr="00DB77E5" w:rsidRDefault="00216678" w:rsidP="00DB77E5">
            <w:pPr>
              <w:pStyle w:val="ListParagraph"/>
              <w:spacing w:after="0" w:line="240" w:lineRule="auto"/>
              <w:ind w:left="0"/>
            </w:pPr>
          </w:p>
          <w:p w:rsidR="00216678" w:rsidRPr="00DB77E5" w:rsidRDefault="00216678" w:rsidP="00DB77E5">
            <w:pPr>
              <w:pStyle w:val="ListParagraph"/>
              <w:spacing w:after="0" w:line="240" w:lineRule="auto"/>
              <w:ind w:left="0"/>
            </w:pPr>
          </w:p>
        </w:tc>
        <w:tc>
          <w:tcPr>
            <w:tcW w:w="2070" w:type="dxa"/>
          </w:tcPr>
          <w:p w:rsidR="00216678" w:rsidRPr="00DB77E5" w:rsidRDefault="00216678" w:rsidP="00DB77E5">
            <w:pPr>
              <w:pStyle w:val="ListParagraph"/>
              <w:spacing w:after="0" w:line="240" w:lineRule="auto"/>
              <w:ind w:left="0"/>
            </w:pPr>
            <w:r w:rsidRPr="00DB77E5">
              <w:t>Who paid for this website?</w:t>
            </w:r>
          </w:p>
        </w:tc>
        <w:tc>
          <w:tcPr>
            <w:tcW w:w="4158" w:type="dxa"/>
          </w:tcPr>
          <w:p w:rsidR="00216678" w:rsidRPr="00DB77E5" w:rsidRDefault="00216678" w:rsidP="00DB77E5">
            <w:pPr>
              <w:pStyle w:val="ListParagraph"/>
              <w:spacing w:after="0" w:line="240" w:lineRule="auto"/>
              <w:ind w:left="0"/>
            </w:pPr>
          </w:p>
        </w:tc>
      </w:tr>
      <w:tr w:rsidR="00216678" w:rsidRPr="00DB77E5" w:rsidTr="00DB77E5">
        <w:trPr>
          <w:trHeight w:val="146"/>
        </w:trPr>
        <w:tc>
          <w:tcPr>
            <w:tcW w:w="1278" w:type="dxa"/>
            <w:vMerge/>
          </w:tcPr>
          <w:p w:rsidR="00216678" w:rsidRPr="00DB77E5" w:rsidRDefault="00216678" w:rsidP="00DB77E5">
            <w:pPr>
              <w:pStyle w:val="ListParagraph"/>
              <w:spacing w:after="0" w:line="240" w:lineRule="auto"/>
              <w:ind w:left="0"/>
            </w:pPr>
          </w:p>
        </w:tc>
        <w:tc>
          <w:tcPr>
            <w:tcW w:w="1350" w:type="dxa"/>
          </w:tcPr>
          <w:p w:rsidR="00216678" w:rsidRPr="00DB77E5" w:rsidRDefault="00216678" w:rsidP="00DB77E5">
            <w:pPr>
              <w:pStyle w:val="ListParagraph"/>
              <w:spacing w:after="0" w:line="240" w:lineRule="auto"/>
              <w:ind w:left="0"/>
            </w:pPr>
            <w:r w:rsidRPr="00DB77E5">
              <w:t>Impact</w:t>
            </w:r>
          </w:p>
          <w:p w:rsidR="00216678" w:rsidRPr="00DB77E5" w:rsidRDefault="00216678" w:rsidP="00DB77E5">
            <w:pPr>
              <w:pStyle w:val="ListParagraph"/>
              <w:spacing w:after="0" w:line="240" w:lineRule="auto"/>
              <w:ind w:left="0"/>
            </w:pPr>
          </w:p>
          <w:p w:rsidR="00216678" w:rsidRPr="00DB77E5" w:rsidRDefault="00216678" w:rsidP="00DB77E5">
            <w:pPr>
              <w:pStyle w:val="ListParagraph"/>
              <w:spacing w:after="0" w:line="240" w:lineRule="auto"/>
              <w:ind w:left="0"/>
            </w:pPr>
          </w:p>
        </w:tc>
        <w:tc>
          <w:tcPr>
            <w:tcW w:w="2070" w:type="dxa"/>
          </w:tcPr>
          <w:p w:rsidR="00216678" w:rsidRPr="00DB77E5" w:rsidRDefault="00216678" w:rsidP="00DB77E5">
            <w:pPr>
              <w:pStyle w:val="ListParagraph"/>
              <w:spacing w:after="0" w:line="240" w:lineRule="auto"/>
              <w:ind w:left="0"/>
            </w:pPr>
            <w:r w:rsidRPr="00DB77E5">
              <w:t>Who might benefit from this message? Who might be harmed?</w:t>
            </w:r>
          </w:p>
        </w:tc>
        <w:tc>
          <w:tcPr>
            <w:tcW w:w="4158" w:type="dxa"/>
          </w:tcPr>
          <w:p w:rsidR="00216678" w:rsidRPr="00DB77E5" w:rsidRDefault="00216678" w:rsidP="00DB77E5">
            <w:pPr>
              <w:pStyle w:val="ListParagraph"/>
              <w:spacing w:after="0" w:line="240" w:lineRule="auto"/>
              <w:ind w:left="0"/>
            </w:pPr>
          </w:p>
        </w:tc>
      </w:tr>
      <w:tr w:rsidR="00216678" w:rsidRPr="00DB77E5" w:rsidTr="00DB77E5">
        <w:trPr>
          <w:trHeight w:val="146"/>
        </w:trPr>
        <w:tc>
          <w:tcPr>
            <w:tcW w:w="1278" w:type="dxa"/>
            <w:vMerge/>
          </w:tcPr>
          <w:p w:rsidR="00216678" w:rsidRPr="00DB77E5" w:rsidRDefault="00216678" w:rsidP="00DB77E5">
            <w:pPr>
              <w:pStyle w:val="ListParagraph"/>
              <w:spacing w:after="0" w:line="240" w:lineRule="auto"/>
              <w:ind w:left="0"/>
            </w:pPr>
          </w:p>
        </w:tc>
        <w:tc>
          <w:tcPr>
            <w:tcW w:w="1350" w:type="dxa"/>
          </w:tcPr>
          <w:p w:rsidR="00216678" w:rsidRPr="00DB77E5" w:rsidRDefault="00216678" w:rsidP="00DB77E5">
            <w:pPr>
              <w:pStyle w:val="ListParagraph"/>
              <w:spacing w:after="0" w:line="240" w:lineRule="auto"/>
              <w:ind w:left="0"/>
            </w:pPr>
            <w:r w:rsidRPr="00DB77E5">
              <w:t>Response</w:t>
            </w:r>
          </w:p>
          <w:p w:rsidR="00216678" w:rsidRPr="00DB77E5" w:rsidRDefault="00216678" w:rsidP="00DB77E5">
            <w:pPr>
              <w:pStyle w:val="ListParagraph"/>
              <w:spacing w:after="0" w:line="240" w:lineRule="auto"/>
              <w:ind w:left="0"/>
            </w:pPr>
          </w:p>
          <w:p w:rsidR="00216678" w:rsidRPr="00DB77E5" w:rsidRDefault="00216678" w:rsidP="00DB77E5">
            <w:pPr>
              <w:pStyle w:val="ListParagraph"/>
              <w:spacing w:after="0" w:line="240" w:lineRule="auto"/>
              <w:ind w:left="0"/>
            </w:pPr>
          </w:p>
        </w:tc>
        <w:tc>
          <w:tcPr>
            <w:tcW w:w="2070" w:type="dxa"/>
          </w:tcPr>
          <w:p w:rsidR="00216678" w:rsidRPr="00DB77E5" w:rsidRDefault="00216678" w:rsidP="00DB77E5">
            <w:pPr>
              <w:pStyle w:val="ListParagraph"/>
              <w:spacing w:after="0" w:line="240" w:lineRule="auto"/>
              <w:ind w:left="0"/>
            </w:pPr>
            <w:r w:rsidRPr="00DB77E5">
              <w:t>What actions might I take in response to this message? Newsletters, Facebook etc.</w:t>
            </w:r>
          </w:p>
        </w:tc>
        <w:tc>
          <w:tcPr>
            <w:tcW w:w="4158" w:type="dxa"/>
          </w:tcPr>
          <w:p w:rsidR="00216678" w:rsidRPr="00DB77E5" w:rsidRDefault="00216678" w:rsidP="00DB77E5">
            <w:pPr>
              <w:pStyle w:val="ListParagraph"/>
              <w:spacing w:after="0" w:line="240" w:lineRule="auto"/>
              <w:ind w:left="0"/>
            </w:pPr>
          </w:p>
        </w:tc>
      </w:tr>
      <w:tr w:rsidR="00216678" w:rsidRPr="00DB77E5" w:rsidTr="00DB77E5">
        <w:trPr>
          <w:trHeight w:val="246"/>
        </w:trPr>
        <w:tc>
          <w:tcPr>
            <w:tcW w:w="1278" w:type="dxa"/>
            <w:vMerge w:val="restart"/>
          </w:tcPr>
          <w:p w:rsidR="00216678" w:rsidRPr="00DB77E5" w:rsidRDefault="00216678" w:rsidP="00DB77E5">
            <w:pPr>
              <w:pStyle w:val="ListParagraph"/>
              <w:spacing w:after="0" w:line="240" w:lineRule="auto"/>
              <w:ind w:left="0"/>
            </w:pPr>
          </w:p>
          <w:p w:rsidR="00216678" w:rsidRPr="00DB77E5" w:rsidRDefault="00216678" w:rsidP="00DB77E5">
            <w:pPr>
              <w:pStyle w:val="ListParagraph"/>
              <w:spacing w:after="0" w:line="240" w:lineRule="auto"/>
              <w:ind w:left="0"/>
            </w:pPr>
          </w:p>
          <w:p w:rsidR="00216678" w:rsidRPr="00DB77E5" w:rsidRDefault="00216678" w:rsidP="00DB77E5">
            <w:pPr>
              <w:pStyle w:val="ListParagraph"/>
              <w:spacing w:after="0" w:line="240" w:lineRule="auto"/>
              <w:ind w:left="0"/>
            </w:pPr>
          </w:p>
          <w:p w:rsidR="00216678" w:rsidRPr="00DB77E5" w:rsidRDefault="00216678" w:rsidP="00DB77E5">
            <w:pPr>
              <w:pStyle w:val="ListParagraph"/>
              <w:spacing w:after="0" w:line="240" w:lineRule="auto"/>
              <w:ind w:left="0"/>
            </w:pPr>
          </w:p>
          <w:p w:rsidR="00216678" w:rsidRPr="00DB77E5" w:rsidRDefault="00216678" w:rsidP="00DB77E5">
            <w:pPr>
              <w:pStyle w:val="ListParagraph"/>
              <w:spacing w:after="0" w:line="240" w:lineRule="auto"/>
              <w:ind w:left="0"/>
            </w:pPr>
          </w:p>
          <w:p w:rsidR="00216678" w:rsidRPr="00DB77E5" w:rsidRDefault="00216678" w:rsidP="00DB77E5">
            <w:pPr>
              <w:pStyle w:val="ListParagraph"/>
              <w:spacing w:after="0" w:line="240" w:lineRule="auto"/>
              <w:ind w:left="0"/>
            </w:pPr>
            <w:r w:rsidRPr="00DB77E5">
              <w:t>Messages and Meanings</w:t>
            </w:r>
          </w:p>
        </w:tc>
        <w:tc>
          <w:tcPr>
            <w:tcW w:w="1350" w:type="dxa"/>
          </w:tcPr>
          <w:p w:rsidR="00216678" w:rsidRPr="00DB77E5" w:rsidRDefault="00216678" w:rsidP="00DB77E5">
            <w:pPr>
              <w:pStyle w:val="ListParagraph"/>
              <w:spacing w:after="0" w:line="240" w:lineRule="auto"/>
              <w:ind w:left="0"/>
            </w:pPr>
            <w:r w:rsidRPr="00DB77E5">
              <w:t>Content</w:t>
            </w:r>
          </w:p>
          <w:p w:rsidR="00216678" w:rsidRPr="00DB77E5" w:rsidRDefault="00216678" w:rsidP="00DB77E5">
            <w:pPr>
              <w:pStyle w:val="ListParagraph"/>
              <w:spacing w:after="0" w:line="240" w:lineRule="auto"/>
              <w:ind w:left="0"/>
            </w:pPr>
          </w:p>
          <w:p w:rsidR="00216678" w:rsidRPr="00DB77E5" w:rsidRDefault="00216678" w:rsidP="00DB77E5">
            <w:pPr>
              <w:pStyle w:val="ListParagraph"/>
              <w:spacing w:after="0" w:line="240" w:lineRule="auto"/>
              <w:ind w:left="0"/>
            </w:pPr>
          </w:p>
        </w:tc>
        <w:tc>
          <w:tcPr>
            <w:tcW w:w="2070" w:type="dxa"/>
          </w:tcPr>
          <w:p w:rsidR="00216678" w:rsidRPr="00DB77E5" w:rsidRDefault="00216678" w:rsidP="00DB77E5">
            <w:pPr>
              <w:pStyle w:val="ListParagraph"/>
              <w:spacing w:after="0" w:line="240" w:lineRule="auto"/>
              <w:ind w:left="0"/>
            </w:pPr>
            <w:r w:rsidRPr="00DB77E5">
              <w:t>What ideas and values are clearly shown?</w:t>
            </w:r>
          </w:p>
          <w:p w:rsidR="00216678" w:rsidRPr="00DB77E5" w:rsidRDefault="00216678" w:rsidP="00DB77E5">
            <w:pPr>
              <w:pStyle w:val="ListParagraph"/>
              <w:spacing w:after="0" w:line="240" w:lineRule="auto"/>
              <w:ind w:left="0"/>
            </w:pPr>
          </w:p>
          <w:p w:rsidR="00216678" w:rsidRPr="00DB77E5" w:rsidRDefault="00216678" w:rsidP="00DB77E5">
            <w:pPr>
              <w:pStyle w:val="ListParagraph"/>
              <w:spacing w:after="0" w:line="240" w:lineRule="auto"/>
              <w:ind w:left="0"/>
            </w:pPr>
          </w:p>
        </w:tc>
        <w:tc>
          <w:tcPr>
            <w:tcW w:w="4158" w:type="dxa"/>
          </w:tcPr>
          <w:p w:rsidR="00216678" w:rsidRPr="00DB77E5" w:rsidRDefault="00216678" w:rsidP="00DB77E5">
            <w:pPr>
              <w:pStyle w:val="ListParagraph"/>
              <w:spacing w:after="0" w:line="240" w:lineRule="auto"/>
              <w:ind w:left="0"/>
            </w:pPr>
          </w:p>
        </w:tc>
      </w:tr>
      <w:tr w:rsidR="00216678" w:rsidRPr="00DB77E5" w:rsidTr="00DB77E5">
        <w:trPr>
          <w:trHeight w:val="244"/>
        </w:trPr>
        <w:tc>
          <w:tcPr>
            <w:tcW w:w="1278" w:type="dxa"/>
            <w:vMerge/>
          </w:tcPr>
          <w:p w:rsidR="00216678" w:rsidRPr="00DB77E5" w:rsidRDefault="00216678" w:rsidP="00DB77E5">
            <w:pPr>
              <w:pStyle w:val="ListParagraph"/>
              <w:spacing w:after="0" w:line="240" w:lineRule="auto"/>
              <w:ind w:left="0"/>
            </w:pPr>
          </w:p>
        </w:tc>
        <w:tc>
          <w:tcPr>
            <w:tcW w:w="1350" w:type="dxa"/>
          </w:tcPr>
          <w:p w:rsidR="00216678" w:rsidRPr="00DB77E5" w:rsidRDefault="00216678" w:rsidP="00DB77E5">
            <w:pPr>
              <w:pStyle w:val="ListParagraph"/>
              <w:spacing w:after="0" w:line="240" w:lineRule="auto"/>
              <w:ind w:left="0"/>
            </w:pPr>
            <w:r w:rsidRPr="00DB77E5">
              <w:t>Techniques</w:t>
            </w:r>
          </w:p>
          <w:p w:rsidR="00216678" w:rsidRPr="00DB77E5" w:rsidRDefault="00216678" w:rsidP="00DB77E5">
            <w:pPr>
              <w:pStyle w:val="ListParagraph"/>
              <w:spacing w:after="0" w:line="240" w:lineRule="auto"/>
              <w:ind w:left="0"/>
            </w:pPr>
          </w:p>
          <w:p w:rsidR="00216678" w:rsidRPr="00DB77E5" w:rsidRDefault="00216678" w:rsidP="00DB77E5">
            <w:pPr>
              <w:pStyle w:val="ListParagraph"/>
              <w:spacing w:after="0" w:line="240" w:lineRule="auto"/>
              <w:ind w:left="0"/>
            </w:pPr>
          </w:p>
        </w:tc>
        <w:tc>
          <w:tcPr>
            <w:tcW w:w="2070" w:type="dxa"/>
          </w:tcPr>
          <w:p w:rsidR="00216678" w:rsidRPr="00DB77E5" w:rsidRDefault="00216678" w:rsidP="00DB77E5">
            <w:pPr>
              <w:pStyle w:val="ListParagraph"/>
              <w:spacing w:after="0" w:line="240" w:lineRule="auto"/>
              <w:ind w:left="0"/>
            </w:pPr>
            <w:r w:rsidRPr="00DB77E5">
              <w:t>How do they communicate their message? (use data, research, opinions, pictures, video)</w:t>
            </w:r>
          </w:p>
        </w:tc>
        <w:tc>
          <w:tcPr>
            <w:tcW w:w="4158" w:type="dxa"/>
          </w:tcPr>
          <w:p w:rsidR="00216678" w:rsidRPr="00DB77E5" w:rsidRDefault="00216678" w:rsidP="00DB77E5">
            <w:pPr>
              <w:pStyle w:val="ListParagraph"/>
              <w:spacing w:after="0" w:line="240" w:lineRule="auto"/>
              <w:ind w:left="0"/>
            </w:pPr>
          </w:p>
        </w:tc>
      </w:tr>
      <w:tr w:rsidR="00216678" w:rsidRPr="00DB77E5" w:rsidTr="00DB77E5">
        <w:trPr>
          <w:trHeight w:val="244"/>
        </w:trPr>
        <w:tc>
          <w:tcPr>
            <w:tcW w:w="1278" w:type="dxa"/>
            <w:vMerge/>
          </w:tcPr>
          <w:p w:rsidR="00216678" w:rsidRPr="00DB77E5" w:rsidRDefault="00216678" w:rsidP="00DB77E5">
            <w:pPr>
              <w:pStyle w:val="ListParagraph"/>
              <w:spacing w:after="0" w:line="240" w:lineRule="auto"/>
              <w:ind w:left="0"/>
            </w:pPr>
          </w:p>
        </w:tc>
        <w:tc>
          <w:tcPr>
            <w:tcW w:w="1350" w:type="dxa"/>
          </w:tcPr>
          <w:p w:rsidR="00216678" w:rsidRPr="00DB77E5" w:rsidRDefault="00216678" w:rsidP="00DB77E5">
            <w:pPr>
              <w:pStyle w:val="ListParagraph"/>
              <w:spacing w:after="0" w:line="240" w:lineRule="auto"/>
              <w:ind w:left="0"/>
            </w:pPr>
            <w:r w:rsidRPr="00DB77E5">
              <w:t>Interpreta-</w:t>
            </w:r>
          </w:p>
          <w:p w:rsidR="00216678" w:rsidRPr="00DB77E5" w:rsidRDefault="00216678" w:rsidP="00DB77E5">
            <w:pPr>
              <w:pStyle w:val="ListParagraph"/>
              <w:spacing w:after="0" w:line="240" w:lineRule="auto"/>
              <w:ind w:left="0"/>
            </w:pPr>
            <w:r w:rsidRPr="00DB77E5">
              <w:t>tions</w:t>
            </w:r>
          </w:p>
        </w:tc>
        <w:tc>
          <w:tcPr>
            <w:tcW w:w="2070" w:type="dxa"/>
          </w:tcPr>
          <w:p w:rsidR="00216678" w:rsidRPr="00DB77E5" w:rsidRDefault="00216678" w:rsidP="00DB77E5">
            <w:pPr>
              <w:pStyle w:val="ListParagraph"/>
              <w:spacing w:after="0" w:line="240" w:lineRule="auto"/>
              <w:ind w:left="0"/>
            </w:pPr>
            <w:r w:rsidRPr="00DB77E5">
              <w:t>How might different people understand this message differently?</w:t>
            </w:r>
          </w:p>
        </w:tc>
        <w:tc>
          <w:tcPr>
            <w:tcW w:w="4158" w:type="dxa"/>
          </w:tcPr>
          <w:p w:rsidR="00216678" w:rsidRPr="00DB77E5" w:rsidRDefault="00216678" w:rsidP="00DB77E5">
            <w:pPr>
              <w:pStyle w:val="ListParagraph"/>
              <w:spacing w:after="0" w:line="240" w:lineRule="auto"/>
              <w:ind w:left="0"/>
            </w:pPr>
          </w:p>
        </w:tc>
      </w:tr>
      <w:tr w:rsidR="00216678" w:rsidRPr="00DB77E5" w:rsidTr="00DB77E5">
        <w:trPr>
          <w:trHeight w:val="367"/>
        </w:trPr>
        <w:tc>
          <w:tcPr>
            <w:tcW w:w="1278" w:type="dxa"/>
            <w:vMerge w:val="restart"/>
          </w:tcPr>
          <w:p w:rsidR="00216678" w:rsidRPr="00DB77E5" w:rsidRDefault="00216678" w:rsidP="00DB77E5">
            <w:pPr>
              <w:pStyle w:val="ListParagraph"/>
              <w:spacing w:after="0" w:line="240" w:lineRule="auto"/>
              <w:ind w:left="0"/>
            </w:pPr>
          </w:p>
          <w:p w:rsidR="00216678" w:rsidRPr="00DB77E5" w:rsidRDefault="00216678" w:rsidP="00DB77E5">
            <w:pPr>
              <w:pStyle w:val="ListParagraph"/>
              <w:spacing w:after="0" w:line="240" w:lineRule="auto"/>
              <w:ind w:left="0"/>
            </w:pPr>
          </w:p>
          <w:p w:rsidR="00216678" w:rsidRPr="00DB77E5" w:rsidRDefault="00216678" w:rsidP="00DB77E5">
            <w:pPr>
              <w:pStyle w:val="ListParagraph"/>
              <w:spacing w:after="0" w:line="240" w:lineRule="auto"/>
              <w:ind w:left="0"/>
            </w:pPr>
            <w:r w:rsidRPr="00DB77E5">
              <w:t>Representations and Reality</w:t>
            </w:r>
          </w:p>
        </w:tc>
        <w:tc>
          <w:tcPr>
            <w:tcW w:w="1350" w:type="dxa"/>
          </w:tcPr>
          <w:p w:rsidR="00216678" w:rsidRPr="00DB77E5" w:rsidRDefault="00216678" w:rsidP="00DB77E5">
            <w:pPr>
              <w:pStyle w:val="ListParagraph"/>
              <w:spacing w:after="0" w:line="240" w:lineRule="auto"/>
              <w:ind w:left="0"/>
            </w:pPr>
            <w:r w:rsidRPr="00DB77E5">
              <w:t>Context</w:t>
            </w:r>
          </w:p>
          <w:p w:rsidR="00216678" w:rsidRPr="00DB77E5" w:rsidRDefault="00216678" w:rsidP="00DB77E5">
            <w:pPr>
              <w:pStyle w:val="ListParagraph"/>
              <w:spacing w:after="0" w:line="240" w:lineRule="auto"/>
              <w:ind w:left="0"/>
            </w:pPr>
          </w:p>
          <w:p w:rsidR="00216678" w:rsidRPr="00DB77E5" w:rsidRDefault="00216678" w:rsidP="00DB77E5">
            <w:pPr>
              <w:pStyle w:val="ListParagraph"/>
              <w:spacing w:after="0" w:line="240" w:lineRule="auto"/>
              <w:ind w:left="0"/>
            </w:pPr>
          </w:p>
        </w:tc>
        <w:tc>
          <w:tcPr>
            <w:tcW w:w="2070" w:type="dxa"/>
          </w:tcPr>
          <w:p w:rsidR="00216678" w:rsidRPr="00DB77E5" w:rsidRDefault="00216678" w:rsidP="00DB77E5">
            <w:pPr>
              <w:pStyle w:val="ListParagraph"/>
              <w:spacing w:after="0" w:line="240" w:lineRule="auto"/>
              <w:ind w:left="0"/>
            </w:pPr>
            <w:r w:rsidRPr="00DB77E5">
              <w:t>When was this made?</w:t>
            </w:r>
          </w:p>
        </w:tc>
        <w:tc>
          <w:tcPr>
            <w:tcW w:w="4158" w:type="dxa"/>
          </w:tcPr>
          <w:p w:rsidR="00216678" w:rsidRPr="00DB77E5" w:rsidRDefault="00216678" w:rsidP="00DB77E5">
            <w:pPr>
              <w:pStyle w:val="ListParagraph"/>
              <w:spacing w:after="0" w:line="240" w:lineRule="auto"/>
              <w:ind w:left="0"/>
            </w:pPr>
          </w:p>
        </w:tc>
      </w:tr>
      <w:tr w:rsidR="00216678" w:rsidRPr="00DB77E5" w:rsidTr="00DB77E5">
        <w:trPr>
          <w:trHeight w:val="367"/>
        </w:trPr>
        <w:tc>
          <w:tcPr>
            <w:tcW w:w="1278" w:type="dxa"/>
            <w:vMerge/>
          </w:tcPr>
          <w:p w:rsidR="00216678" w:rsidRPr="00DB77E5" w:rsidRDefault="00216678" w:rsidP="00DB77E5">
            <w:pPr>
              <w:pStyle w:val="ListParagraph"/>
              <w:spacing w:after="0" w:line="240" w:lineRule="auto"/>
              <w:ind w:left="0"/>
            </w:pPr>
          </w:p>
        </w:tc>
        <w:tc>
          <w:tcPr>
            <w:tcW w:w="1350" w:type="dxa"/>
          </w:tcPr>
          <w:p w:rsidR="00216678" w:rsidRPr="00DB77E5" w:rsidRDefault="00216678" w:rsidP="00DB77E5">
            <w:pPr>
              <w:pStyle w:val="ListParagraph"/>
              <w:spacing w:after="0" w:line="240" w:lineRule="auto"/>
              <w:ind w:left="0"/>
            </w:pPr>
            <w:r w:rsidRPr="00DB77E5">
              <w:t>Credibility</w:t>
            </w:r>
          </w:p>
          <w:p w:rsidR="00216678" w:rsidRPr="00DB77E5" w:rsidRDefault="00216678" w:rsidP="00DB77E5">
            <w:pPr>
              <w:pStyle w:val="ListParagraph"/>
              <w:spacing w:after="0" w:line="240" w:lineRule="auto"/>
              <w:ind w:left="0"/>
            </w:pPr>
          </w:p>
          <w:p w:rsidR="00216678" w:rsidRPr="00DB77E5" w:rsidRDefault="00216678" w:rsidP="00DB77E5">
            <w:pPr>
              <w:pStyle w:val="ListParagraph"/>
              <w:spacing w:after="0" w:line="240" w:lineRule="auto"/>
              <w:ind w:left="0"/>
            </w:pPr>
          </w:p>
        </w:tc>
        <w:tc>
          <w:tcPr>
            <w:tcW w:w="2070" w:type="dxa"/>
          </w:tcPr>
          <w:p w:rsidR="00216678" w:rsidRPr="00DB77E5" w:rsidRDefault="00216678" w:rsidP="00DB77E5">
            <w:pPr>
              <w:pStyle w:val="ListParagraph"/>
              <w:spacing w:after="0" w:line="240" w:lineRule="auto"/>
              <w:ind w:left="0"/>
            </w:pPr>
            <w:r w:rsidRPr="00DB77E5">
              <w:t>Is this fact, opinion, or something else? How believable is this website and why?</w:t>
            </w:r>
          </w:p>
          <w:p w:rsidR="00216678" w:rsidRPr="00DB77E5" w:rsidRDefault="00216678" w:rsidP="00DB77E5">
            <w:pPr>
              <w:pStyle w:val="ListParagraph"/>
              <w:spacing w:after="0" w:line="240" w:lineRule="auto"/>
              <w:ind w:left="0"/>
            </w:pPr>
          </w:p>
          <w:p w:rsidR="00216678" w:rsidRPr="00DB77E5" w:rsidRDefault="00216678" w:rsidP="00DB77E5">
            <w:pPr>
              <w:pStyle w:val="ListParagraph"/>
              <w:spacing w:after="0" w:line="240" w:lineRule="auto"/>
              <w:ind w:left="0"/>
            </w:pPr>
          </w:p>
          <w:p w:rsidR="00216678" w:rsidRPr="00DB77E5" w:rsidRDefault="00216678" w:rsidP="00DB77E5">
            <w:pPr>
              <w:pStyle w:val="ListParagraph"/>
              <w:spacing w:after="0" w:line="240" w:lineRule="auto"/>
              <w:ind w:left="0"/>
            </w:pPr>
          </w:p>
        </w:tc>
        <w:tc>
          <w:tcPr>
            <w:tcW w:w="4158" w:type="dxa"/>
          </w:tcPr>
          <w:p w:rsidR="00216678" w:rsidRPr="00DB77E5" w:rsidRDefault="00216678" w:rsidP="00DB77E5">
            <w:pPr>
              <w:pStyle w:val="ListParagraph"/>
              <w:spacing w:after="0" w:line="240" w:lineRule="auto"/>
              <w:ind w:left="0"/>
            </w:pPr>
          </w:p>
        </w:tc>
      </w:tr>
    </w:tbl>
    <w:p w:rsidR="00216678" w:rsidRPr="00424A58" w:rsidRDefault="00216678" w:rsidP="00B91331">
      <w:pPr>
        <w:pStyle w:val="ListParagraph"/>
      </w:pPr>
    </w:p>
    <w:sectPr w:rsidR="00216678" w:rsidRPr="00424A58" w:rsidSect="008A36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v:imagedata r:id="rId1" o:title=""/>
      </v:shape>
    </w:pict>
  </w:numPicBullet>
  <w:numPicBullet w:numPicBulletId="1">
    <w:pict>
      <v:shape id="_x0000_i1026" type="#_x0000_t75" style="width:3in;height:3in" o:bullet="t">
        <v:imagedata r:id="rId1" o:title=""/>
      </v:shape>
    </w:pict>
  </w:numPicBullet>
  <w:abstractNum w:abstractNumId="0">
    <w:nsid w:val="00A32CB5"/>
    <w:multiLevelType w:val="hybridMultilevel"/>
    <w:tmpl w:val="ABF6A77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1E10708"/>
    <w:multiLevelType w:val="hybridMultilevel"/>
    <w:tmpl w:val="C4545278"/>
    <w:lvl w:ilvl="0" w:tplc="B4BC113E">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
    <w:nsid w:val="198C4132"/>
    <w:multiLevelType w:val="hybridMultilevel"/>
    <w:tmpl w:val="FD7E8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3AA57DAA"/>
    <w:multiLevelType w:val="hybridMultilevel"/>
    <w:tmpl w:val="B934B37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45936791"/>
    <w:multiLevelType w:val="hybridMultilevel"/>
    <w:tmpl w:val="975E5ED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59652FCC"/>
    <w:multiLevelType w:val="multilevel"/>
    <w:tmpl w:val="DE306788"/>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2"/>
  </w:num>
  <w:num w:numId="4">
    <w:abstractNumId w:val="5"/>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26004"/>
    <w:rsid w:val="00021D04"/>
    <w:rsid w:val="000B1C2B"/>
    <w:rsid w:val="001318EE"/>
    <w:rsid w:val="001366B1"/>
    <w:rsid w:val="001F4B3B"/>
    <w:rsid w:val="00216678"/>
    <w:rsid w:val="003A6A0A"/>
    <w:rsid w:val="003C0058"/>
    <w:rsid w:val="00424A58"/>
    <w:rsid w:val="00546566"/>
    <w:rsid w:val="005E78B1"/>
    <w:rsid w:val="00626004"/>
    <w:rsid w:val="0065274B"/>
    <w:rsid w:val="007A4DB2"/>
    <w:rsid w:val="007E7AAB"/>
    <w:rsid w:val="008A3616"/>
    <w:rsid w:val="009D5405"/>
    <w:rsid w:val="00B91331"/>
    <w:rsid w:val="00DB77E5"/>
    <w:rsid w:val="00DC66F1"/>
    <w:rsid w:val="00EC305F"/>
    <w:rsid w:val="00F035DE"/>
    <w:rsid w:val="00F6370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3616"/>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26004"/>
    <w:pPr>
      <w:ind w:left="720"/>
      <w:contextualSpacing/>
    </w:pPr>
  </w:style>
  <w:style w:type="character" w:styleId="Hyperlink">
    <w:name w:val="Hyperlink"/>
    <w:basedOn w:val="DefaultParagraphFont"/>
    <w:uiPriority w:val="99"/>
    <w:rsid w:val="00626004"/>
    <w:rPr>
      <w:rFonts w:cs="Times New Roman"/>
      <w:color w:val="0000FF"/>
      <w:u w:val="single"/>
    </w:rPr>
  </w:style>
  <w:style w:type="table" w:styleId="TableGrid">
    <w:name w:val="Table Grid"/>
    <w:basedOn w:val="TableNormal"/>
    <w:uiPriority w:val="99"/>
    <w:rsid w:val="00B9133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52770029">
      <w:marLeft w:val="0"/>
      <w:marRight w:val="0"/>
      <w:marTop w:val="0"/>
      <w:marBottom w:val="0"/>
      <w:divBdr>
        <w:top w:val="none" w:sz="0" w:space="0" w:color="auto"/>
        <w:left w:val="single" w:sz="6" w:space="0" w:color="007300"/>
        <w:bottom w:val="none" w:sz="0" w:space="0" w:color="auto"/>
        <w:right w:val="single" w:sz="6" w:space="0" w:color="007300"/>
      </w:divBdr>
      <w:divsChild>
        <w:div w:id="1552770030">
          <w:marLeft w:val="0"/>
          <w:marRight w:val="0"/>
          <w:marTop w:val="0"/>
          <w:marBottom w:val="0"/>
          <w:divBdr>
            <w:top w:val="none" w:sz="0" w:space="0" w:color="auto"/>
            <w:left w:val="none" w:sz="0" w:space="0" w:color="auto"/>
            <w:bottom w:val="none" w:sz="0" w:space="0" w:color="auto"/>
            <w:right w:val="none" w:sz="0" w:space="0" w:color="auto"/>
          </w:divBdr>
          <w:divsChild>
            <w:div w:id="1552770028">
              <w:marLeft w:val="3505"/>
              <w:marRight w:val="1358"/>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ligioustolerance.org" TargetMode="External"/><Relationship Id="rId3" Type="http://schemas.openxmlformats.org/officeDocument/2006/relationships/settings" Target="settings.xml"/><Relationship Id="rId7" Type="http://schemas.openxmlformats.org/officeDocument/2006/relationships/hyperlink" Target="http://stemcellresearch.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hyperlink" Target="http://stemcells.nih.gov"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103</TotalTime>
  <Pages>7</Pages>
  <Words>617</Words>
  <Characters>3521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dc:creator>
  <cp:keywords/>
  <dc:description/>
  <cp:lastModifiedBy>Roberta Palmiotto</cp:lastModifiedBy>
  <cp:revision>4</cp:revision>
  <cp:lastPrinted>2011-01-04T21:15:00Z</cp:lastPrinted>
  <dcterms:created xsi:type="dcterms:W3CDTF">2010-12-31T20:23:00Z</dcterms:created>
  <dcterms:modified xsi:type="dcterms:W3CDTF">2011-01-04T21:16:00Z</dcterms:modified>
</cp:coreProperties>
</file>